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42F" w:rsidRDefault="0082042F" w:rsidP="00E36936">
      <w:pPr>
        <w:jc w:val="center"/>
        <w:rPr>
          <w:b/>
          <w:sz w:val="28"/>
          <w:szCs w:val="28"/>
        </w:rPr>
      </w:pPr>
      <w:r w:rsidRPr="00DA0A3E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РИЛ 2ГЕРБ" style="width:40.2pt;height:45pt;visibility:visible">
            <v:imagedata r:id="rId7" o:title=""/>
          </v:shape>
        </w:pict>
      </w:r>
    </w:p>
    <w:p w:rsidR="0082042F" w:rsidRDefault="0082042F" w:rsidP="00E369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82042F" w:rsidRPr="00A049C1" w:rsidRDefault="0082042F" w:rsidP="00E369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ПОЛТАВСКОГО СЕЛЬСКОГО ПОСЕЛЕНИЯ</w:t>
      </w:r>
    </w:p>
    <w:p w:rsidR="0082042F" w:rsidRPr="00A049C1" w:rsidRDefault="0082042F" w:rsidP="00E36936">
      <w:pPr>
        <w:jc w:val="center"/>
        <w:rPr>
          <w:b/>
          <w:sz w:val="28"/>
          <w:szCs w:val="28"/>
        </w:rPr>
      </w:pPr>
      <w:r w:rsidRPr="00A049C1">
        <w:rPr>
          <w:b/>
          <w:sz w:val="28"/>
          <w:szCs w:val="28"/>
        </w:rPr>
        <w:t>КРАСНОАРМЕЙСК</w:t>
      </w:r>
      <w:r>
        <w:rPr>
          <w:b/>
          <w:sz w:val="28"/>
          <w:szCs w:val="28"/>
        </w:rPr>
        <w:t>ИЙ</w:t>
      </w:r>
      <w:r w:rsidRPr="00A049C1">
        <w:rPr>
          <w:b/>
          <w:sz w:val="28"/>
          <w:szCs w:val="28"/>
        </w:rPr>
        <w:t xml:space="preserve"> РАЙОН</w:t>
      </w:r>
    </w:p>
    <w:p w:rsidR="0082042F" w:rsidRDefault="0082042F" w:rsidP="00E36936">
      <w:pPr>
        <w:jc w:val="center"/>
        <w:rPr>
          <w:b/>
          <w:sz w:val="32"/>
          <w:szCs w:val="32"/>
        </w:rPr>
      </w:pPr>
    </w:p>
    <w:p w:rsidR="0082042F" w:rsidRPr="00F61E85" w:rsidRDefault="0082042F" w:rsidP="00E3693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 О С Т А Н О В Л Е Н И Е </w:t>
      </w:r>
    </w:p>
    <w:p w:rsidR="0082042F" w:rsidRDefault="0082042F" w:rsidP="00E36936">
      <w:pPr>
        <w:jc w:val="center"/>
        <w:rPr>
          <w:b/>
          <w:sz w:val="28"/>
          <w:szCs w:val="28"/>
        </w:rPr>
      </w:pPr>
    </w:p>
    <w:p w:rsidR="0082042F" w:rsidRDefault="0082042F" w:rsidP="002D69A9">
      <w:pPr>
        <w:rPr>
          <w:b/>
          <w:sz w:val="28"/>
          <w:szCs w:val="28"/>
        </w:rPr>
      </w:pPr>
      <w:r w:rsidRPr="00F61E8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F61E85">
        <w:rPr>
          <w:sz w:val="28"/>
          <w:szCs w:val="28"/>
        </w:rPr>
        <w:t>т</w:t>
      </w:r>
      <w:r>
        <w:rPr>
          <w:sz w:val="28"/>
          <w:szCs w:val="28"/>
        </w:rPr>
        <w:t xml:space="preserve"> 10.10.2019</w:t>
      </w:r>
      <w:r w:rsidRPr="00F61E85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                               </w:t>
      </w:r>
      <w:r w:rsidRPr="00F61E85">
        <w:rPr>
          <w:sz w:val="28"/>
          <w:szCs w:val="28"/>
        </w:rPr>
        <w:t>№</w:t>
      </w:r>
      <w:r>
        <w:rPr>
          <w:sz w:val="28"/>
          <w:szCs w:val="28"/>
        </w:rPr>
        <w:t>269</w:t>
      </w:r>
      <w:r>
        <w:rPr>
          <w:b/>
          <w:sz w:val="28"/>
          <w:szCs w:val="28"/>
        </w:rPr>
        <w:t xml:space="preserve">             </w:t>
      </w:r>
    </w:p>
    <w:p w:rsidR="0082042F" w:rsidRPr="004C3F83" w:rsidRDefault="0082042F" w:rsidP="00E36936">
      <w:pPr>
        <w:jc w:val="center"/>
      </w:pPr>
      <w:r w:rsidRPr="004C3F83">
        <w:t>станица Полтавская</w:t>
      </w:r>
    </w:p>
    <w:p w:rsidR="0082042F" w:rsidRDefault="0082042F" w:rsidP="00AA0806">
      <w:pPr>
        <w:shd w:val="clear" w:color="auto" w:fill="FFFFFF"/>
        <w:ind w:left="1066"/>
        <w:jc w:val="center"/>
        <w:rPr>
          <w:b/>
          <w:bCs/>
          <w:sz w:val="28"/>
          <w:szCs w:val="28"/>
        </w:rPr>
      </w:pPr>
    </w:p>
    <w:p w:rsidR="0082042F" w:rsidRDefault="0082042F" w:rsidP="00FD5CC6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объектах учёта реестра муниципального имущества</w:t>
      </w:r>
    </w:p>
    <w:p w:rsidR="0082042F" w:rsidRDefault="0082042F" w:rsidP="00FD5CC6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муниципального образования Полтавское сельское поселение </w:t>
      </w:r>
    </w:p>
    <w:p w:rsidR="0082042F" w:rsidRDefault="0082042F" w:rsidP="00FD5CC6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Красноармейский района, подлежащих опубликованию </w:t>
      </w:r>
    </w:p>
    <w:p w:rsidR="0082042F" w:rsidRDefault="0082042F" w:rsidP="00886B16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z w:val="28"/>
          <w:szCs w:val="28"/>
        </w:rPr>
        <w:t>в информационно – телекоммуникационной сети «Интернет»</w:t>
      </w:r>
    </w:p>
    <w:p w:rsidR="0082042F" w:rsidRDefault="0082042F" w:rsidP="00886B16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82042F" w:rsidRDefault="0082042F" w:rsidP="00FD5CC6">
      <w:pPr>
        <w:shd w:val="clear" w:color="auto" w:fill="FFFFFF"/>
        <w:tabs>
          <w:tab w:val="left" w:pos="1176"/>
        </w:tabs>
        <w:ind w:right="17" w:firstLine="709"/>
        <w:jc w:val="both"/>
        <w:rPr>
          <w:sz w:val="28"/>
          <w:szCs w:val="28"/>
        </w:rPr>
      </w:pPr>
      <w:r w:rsidRPr="00A32045">
        <w:rPr>
          <w:sz w:val="28"/>
          <w:szCs w:val="28"/>
        </w:rPr>
        <w:t>Во исполнение поручения Президента Российской Федерации от 15 мая 2018 года № Пр-817ГС, в  целях выполнения решений, принятых на  заседании Совета по содействию развития малого и среднего предпринимательства при полномочном представителе Президент</w:t>
      </w:r>
      <w:r>
        <w:rPr>
          <w:sz w:val="28"/>
          <w:szCs w:val="28"/>
        </w:rPr>
        <w:t xml:space="preserve">а Российской Федерации в Южном </w:t>
      </w:r>
      <w:r w:rsidRPr="00A32045">
        <w:rPr>
          <w:sz w:val="28"/>
          <w:szCs w:val="28"/>
        </w:rPr>
        <w:t>ф</w:t>
      </w:r>
      <w:r w:rsidRPr="00A32045">
        <w:rPr>
          <w:sz w:val="28"/>
          <w:szCs w:val="28"/>
        </w:rPr>
        <w:t>е</w:t>
      </w:r>
      <w:r w:rsidRPr="00A32045">
        <w:rPr>
          <w:sz w:val="28"/>
          <w:szCs w:val="28"/>
        </w:rPr>
        <w:t xml:space="preserve">деральном округе, </w:t>
      </w:r>
      <w:r w:rsidRPr="00D330CC">
        <w:rPr>
          <w:sz w:val="28"/>
          <w:szCs w:val="28"/>
        </w:rPr>
        <w:t>на основании Положения о порядке владения, пользования и распоряжения муниципальным имуществом Полтавского сельского поселения Красноармейского района, утвержденного решением Совета Полтавского сел</w:t>
      </w:r>
      <w:r w:rsidRPr="00D330CC">
        <w:rPr>
          <w:sz w:val="28"/>
          <w:szCs w:val="28"/>
        </w:rPr>
        <w:t>ь</w:t>
      </w:r>
      <w:r w:rsidRPr="00D330CC">
        <w:rPr>
          <w:sz w:val="28"/>
          <w:szCs w:val="28"/>
        </w:rPr>
        <w:t>ского поселения Красноармейского района от 29 сентября  2010 года № 15/5</w:t>
      </w:r>
      <w:r w:rsidRPr="00E24901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Полтавского сельского поселения </w:t>
      </w:r>
      <w:r w:rsidRPr="001A1C8A">
        <w:rPr>
          <w:spacing w:val="60"/>
          <w:sz w:val="28"/>
          <w:szCs w:val="28"/>
        </w:rPr>
        <w:t>постановля</w:t>
      </w:r>
      <w:r>
        <w:rPr>
          <w:spacing w:val="60"/>
          <w:sz w:val="28"/>
          <w:szCs w:val="28"/>
        </w:rPr>
        <w:t>ет</w:t>
      </w:r>
      <w:r w:rsidRPr="00A32045">
        <w:rPr>
          <w:sz w:val="28"/>
          <w:szCs w:val="28"/>
        </w:rPr>
        <w:t>:</w:t>
      </w:r>
    </w:p>
    <w:p w:rsidR="0082042F" w:rsidRDefault="0082042F" w:rsidP="00A32045">
      <w:pPr>
        <w:ind w:firstLine="708"/>
        <w:jc w:val="both"/>
        <w:rPr>
          <w:sz w:val="28"/>
          <w:szCs w:val="28"/>
        </w:rPr>
      </w:pPr>
      <w:r w:rsidRPr="00A32045">
        <w:rPr>
          <w:sz w:val="28"/>
          <w:szCs w:val="28"/>
        </w:rPr>
        <w:t>1.У</w:t>
      </w:r>
      <w:r>
        <w:rPr>
          <w:sz w:val="28"/>
          <w:szCs w:val="28"/>
        </w:rPr>
        <w:t>твердить</w:t>
      </w:r>
      <w:r w:rsidRPr="00A32045">
        <w:rPr>
          <w:sz w:val="28"/>
          <w:szCs w:val="28"/>
        </w:rPr>
        <w:t xml:space="preserve"> </w:t>
      </w:r>
      <w:r>
        <w:rPr>
          <w:sz w:val="28"/>
          <w:szCs w:val="28"/>
        </w:rPr>
        <w:t>объём сведений об объектах учё</w:t>
      </w:r>
      <w:r w:rsidRPr="00A32045">
        <w:rPr>
          <w:sz w:val="28"/>
          <w:szCs w:val="28"/>
        </w:rPr>
        <w:t>та рее</w:t>
      </w:r>
      <w:r>
        <w:rPr>
          <w:sz w:val="28"/>
          <w:szCs w:val="28"/>
        </w:rPr>
        <w:t>стра муниципального имущества</w:t>
      </w:r>
      <w:r w:rsidRPr="00A32045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 образования Красноармейский</w:t>
      </w:r>
      <w:r w:rsidRPr="00A32045">
        <w:rPr>
          <w:sz w:val="28"/>
          <w:szCs w:val="28"/>
        </w:rPr>
        <w:t xml:space="preserve"> район, </w:t>
      </w:r>
      <w:r>
        <w:rPr>
          <w:sz w:val="28"/>
          <w:szCs w:val="28"/>
        </w:rPr>
        <w:t>подлежащих опубликованию в информационно - телекоммуникационной</w:t>
      </w:r>
      <w:r w:rsidRPr="00A32045">
        <w:rPr>
          <w:sz w:val="28"/>
          <w:szCs w:val="28"/>
        </w:rPr>
        <w:t xml:space="preserve"> сети «Интернет»</w:t>
      </w:r>
      <w:r>
        <w:rPr>
          <w:sz w:val="28"/>
          <w:szCs w:val="28"/>
        </w:rPr>
        <w:t>, а также сроки размещения, порядок актуализации сведений(</w:t>
      </w:r>
      <w:r w:rsidRPr="00A32045">
        <w:rPr>
          <w:sz w:val="28"/>
          <w:szCs w:val="28"/>
        </w:rPr>
        <w:t>приложени</w:t>
      </w:r>
      <w:r>
        <w:rPr>
          <w:sz w:val="28"/>
          <w:szCs w:val="28"/>
        </w:rPr>
        <w:t>е)</w:t>
      </w:r>
      <w:r w:rsidRPr="00A32045">
        <w:rPr>
          <w:sz w:val="28"/>
          <w:szCs w:val="28"/>
        </w:rPr>
        <w:t>.</w:t>
      </w:r>
    </w:p>
    <w:p w:rsidR="0082042F" w:rsidRPr="00A32045" w:rsidRDefault="0082042F" w:rsidP="00A320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639DE">
        <w:rPr>
          <w:sz w:val="28"/>
          <w:szCs w:val="28"/>
        </w:rPr>
        <w:t>.Постановление администрации Полтавского сельского поселения Кра</w:t>
      </w:r>
      <w:r w:rsidRPr="007639DE">
        <w:rPr>
          <w:sz w:val="28"/>
          <w:szCs w:val="28"/>
        </w:rPr>
        <w:t>с</w:t>
      </w:r>
      <w:r w:rsidRPr="007639DE">
        <w:rPr>
          <w:sz w:val="28"/>
          <w:szCs w:val="28"/>
        </w:rPr>
        <w:t xml:space="preserve">ноармейского района от </w:t>
      </w:r>
      <w:r>
        <w:rPr>
          <w:sz w:val="28"/>
          <w:szCs w:val="28"/>
        </w:rPr>
        <w:t>24</w:t>
      </w:r>
      <w:r w:rsidRPr="007639DE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Pr="007639DE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7639DE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138</w:t>
      </w:r>
      <w:r w:rsidRPr="007639DE">
        <w:rPr>
          <w:sz w:val="28"/>
          <w:szCs w:val="28"/>
        </w:rPr>
        <w:t xml:space="preserve"> «Об объектах учёта реестра муниципального имущества муниципального образования Полтавское сельское поселение Красноармейского района, подлежащих опубликованию в информ</w:t>
      </w:r>
      <w:r w:rsidRPr="007639DE">
        <w:rPr>
          <w:sz w:val="28"/>
          <w:szCs w:val="28"/>
        </w:rPr>
        <w:t>а</w:t>
      </w:r>
      <w:r w:rsidRPr="007639DE">
        <w:rPr>
          <w:sz w:val="28"/>
          <w:szCs w:val="28"/>
        </w:rPr>
        <w:t>ционно-телекоммуникационной сети «Интернет»</w:t>
      </w:r>
      <w:r>
        <w:rPr>
          <w:sz w:val="28"/>
          <w:szCs w:val="28"/>
        </w:rPr>
        <w:t>»</w:t>
      </w:r>
      <w:r w:rsidRPr="007639DE">
        <w:rPr>
          <w:sz w:val="28"/>
          <w:szCs w:val="28"/>
        </w:rPr>
        <w:t xml:space="preserve"> считать утратившим силу.</w:t>
      </w:r>
    </w:p>
    <w:p w:rsidR="0082042F" w:rsidRPr="001A1C8A" w:rsidRDefault="0082042F" w:rsidP="001A1C8A">
      <w:pPr>
        <w:shd w:val="clear" w:color="auto" w:fill="FFFFFF"/>
        <w:tabs>
          <w:tab w:val="left" w:pos="1176"/>
        </w:tabs>
        <w:ind w:left="57" w:right="11" w:firstLine="652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>3</w:t>
      </w:r>
      <w:r w:rsidRPr="001A1C8A">
        <w:rPr>
          <w:sz w:val="28"/>
          <w:szCs w:val="28"/>
        </w:rPr>
        <w:t>. Контроль за выполнением настоящего постановления возложить на з</w:t>
      </w:r>
      <w:r w:rsidRPr="001A1C8A">
        <w:rPr>
          <w:sz w:val="28"/>
          <w:szCs w:val="28"/>
        </w:rPr>
        <w:t>а</w:t>
      </w:r>
      <w:r w:rsidRPr="001A1C8A">
        <w:rPr>
          <w:sz w:val="28"/>
          <w:szCs w:val="28"/>
        </w:rPr>
        <w:t xml:space="preserve">местителя главы </w:t>
      </w:r>
      <w:r>
        <w:rPr>
          <w:sz w:val="28"/>
          <w:szCs w:val="28"/>
        </w:rPr>
        <w:t xml:space="preserve">Полтавского сельского поселения </w:t>
      </w:r>
      <w:r w:rsidRPr="001A1C8A">
        <w:rPr>
          <w:sz w:val="28"/>
          <w:szCs w:val="28"/>
        </w:rPr>
        <w:t>Красноармейск</w:t>
      </w:r>
      <w:r>
        <w:rPr>
          <w:sz w:val="28"/>
          <w:szCs w:val="28"/>
        </w:rPr>
        <w:t>ого</w:t>
      </w:r>
      <w:r w:rsidRPr="001A1C8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1A1C8A">
        <w:rPr>
          <w:sz w:val="28"/>
          <w:szCs w:val="28"/>
        </w:rPr>
        <w:t xml:space="preserve"> </w:t>
      </w:r>
      <w:r>
        <w:rPr>
          <w:sz w:val="28"/>
          <w:szCs w:val="28"/>
        </w:rPr>
        <w:t>В.А. Гористова</w:t>
      </w:r>
      <w:r w:rsidRPr="001A1C8A">
        <w:rPr>
          <w:sz w:val="28"/>
          <w:szCs w:val="28"/>
        </w:rPr>
        <w:t xml:space="preserve">. </w:t>
      </w:r>
    </w:p>
    <w:p w:rsidR="0082042F" w:rsidRDefault="0082042F" w:rsidP="00D330CC">
      <w:pPr>
        <w:shd w:val="clear" w:color="auto" w:fill="FFFFFF"/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E96735">
        <w:rPr>
          <w:sz w:val="28"/>
          <w:szCs w:val="28"/>
        </w:rPr>
        <w:t>Постановление вступ</w:t>
      </w:r>
      <w:r>
        <w:rPr>
          <w:sz w:val="28"/>
          <w:szCs w:val="28"/>
        </w:rPr>
        <w:t>ает в силу со дня его подписания.</w:t>
      </w:r>
    </w:p>
    <w:p w:rsidR="0082042F" w:rsidRDefault="0082042F" w:rsidP="007708AF">
      <w:pPr>
        <w:shd w:val="clear" w:color="auto" w:fill="FFFFFF"/>
        <w:tabs>
          <w:tab w:val="left" w:pos="1176"/>
        </w:tabs>
        <w:jc w:val="right"/>
        <w:rPr>
          <w:sz w:val="28"/>
          <w:szCs w:val="28"/>
        </w:rPr>
      </w:pPr>
    </w:p>
    <w:p w:rsidR="0082042F" w:rsidRDefault="0082042F" w:rsidP="00B74BFC">
      <w:pPr>
        <w:pStyle w:val="BodyTextIndent"/>
        <w:ind w:firstLine="0"/>
      </w:pPr>
    </w:p>
    <w:p w:rsidR="0082042F" w:rsidRDefault="0082042F" w:rsidP="00B74BFC">
      <w:pPr>
        <w:pStyle w:val="BodyTextIndent"/>
        <w:ind w:firstLine="0"/>
      </w:pPr>
      <w:r>
        <w:t>Глава</w:t>
      </w:r>
    </w:p>
    <w:p w:rsidR="0082042F" w:rsidRDefault="0082042F" w:rsidP="00B74BFC">
      <w:pPr>
        <w:pStyle w:val="BodyTextIndent"/>
        <w:ind w:firstLine="0"/>
      </w:pPr>
      <w:r>
        <w:t xml:space="preserve">Полтавского сельского поселения    </w:t>
      </w:r>
    </w:p>
    <w:p w:rsidR="0082042F" w:rsidRDefault="0082042F" w:rsidP="00B74BFC">
      <w:pPr>
        <w:pStyle w:val="BodyTextIndent"/>
        <w:ind w:firstLine="0"/>
      </w:pPr>
      <w:r>
        <w:t xml:space="preserve">Красноармейского района </w:t>
      </w:r>
      <w:r>
        <w:tab/>
      </w:r>
      <w:r>
        <w:tab/>
        <w:t xml:space="preserve">  </w:t>
      </w:r>
      <w:r>
        <w:tab/>
      </w:r>
      <w:r>
        <w:tab/>
        <w:t xml:space="preserve">                </w:t>
      </w:r>
      <w:r>
        <w:tab/>
        <w:t xml:space="preserve">        В.А. Побожий  </w:t>
      </w:r>
    </w:p>
    <w:p w:rsidR="0082042F" w:rsidRDefault="0082042F" w:rsidP="00B74BFC">
      <w:pPr>
        <w:pStyle w:val="BodyTextIndent"/>
        <w:ind w:firstLine="0"/>
        <w:rPr>
          <w:sz w:val="24"/>
        </w:rPr>
      </w:pPr>
    </w:p>
    <w:p w:rsidR="0082042F" w:rsidRDefault="0082042F" w:rsidP="00CA3B62">
      <w:r>
        <w:t xml:space="preserve">                                               </w:t>
      </w:r>
    </w:p>
    <w:p w:rsidR="0082042F" w:rsidRDefault="0082042F" w:rsidP="009653B4">
      <w:pPr>
        <w:tabs>
          <w:tab w:val="left" w:pos="709"/>
        </w:tabs>
        <w:ind w:left="4956"/>
        <w:jc w:val="center"/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</w:rPr>
        <w:t>ПРИЛОЖЕНИЕ</w:t>
      </w:r>
    </w:p>
    <w:p w:rsidR="0082042F" w:rsidRDefault="0082042F" w:rsidP="00BA7E53">
      <w:pPr>
        <w:shd w:val="clear" w:color="auto" w:fill="FFFFFF"/>
        <w:tabs>
          <w:tab w:val="left" w:pos="1176"/>
        </w:tabs>
        <w:rPr>
          <w:sz w:val="28"/>
          <w:szCs w:val="28"/>
        </w:rPr>
      </w:pPr>
    </w:p>
    <w:p w:rsidR="0082042F" w:rsidRDefault="0082042F" w:rsidP="00847FBD">
      <w:pPr>
        <w:tabs>
          <w:tab w:val="left" w:pos="709"/>
        </w:tabs>
        <w:ind w:left="4956"/>
        <w:jc w:val="center"/>
        <w:rPr>
          <w:sz w:val="28"/>
        </w:rPr>
      </w:pPr>
      <w:r>
        <w:rPr>
          <w:sz w:val="28"/>
        </w:rPr>
        <w:t>УТВЕРЖДЕНЫ</w:t>
      </w:r>
    </w:p>
    <w:p w:rsidR="0082042F" w:rsidRDefault="0082042F" w:rsidP="00847FBD">
      <w:pPr>
        <w:tabs>
          <w:tab w:val="left" w:pos="709"/>
        </w:tabs>
        <w:ind w:left="4956"/>
        <w:jc w:val="center"/>
        <w:rPr>
          <w:sz w:val="28"/>
        </w:rPr>
      </w:pPr>
      <w:r>
        <w:rPr>
          <w:sz w:val="28"/>
        </w:rPr>
        <w:t xml:space="preserve">постановлением администрации </w:t>
      </w:r>
    </w:p>
    <w:p w:rsidR="0082042F" w:rsidRDefault="0082042F" w:rsidP="00847FBD">
      <w:pPr>
        <w:tabs>
          <w:tab w:val="left" w:pos="709"/>
        </w:tabs>
        <w:ind w:left="4956"/>
        <w:jc w:val="center"/>
        <w:rPr>
          <w:sz w:val="28"/>
        </w:rPr>
      </w:pPr>
      <w:r>
        <w:rPr>
          <w:sz w:val="28"/>
        </w:rPr>
        <w:t>Полтавского сельского поселения</w:t>
      </w:r>
    </w:p>
    <w:p w:rsidR="0082042F" w:rsidRDefault="0082042F" w:rsidP="00847FBD">
      <w:pPr>
        <w:tabs>
          <w:tab w:val="left" w:pos="709"/>
        </w:tabs>
        <w:ind w:left="4956"/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82042F" w:rsidRDefault="0082042F" w:rsidP="00847FBD">
      <w:pPr>
        <w:tabs>
          <w:tab w:val="left" w:pos="709"/>
        </w:tabs>
        <w:ind w:left="4956"/>
        <w:jc w:val="center"/>
        <w:rPr>
          <w:sz w:val="28"/>
        </w:rPr>
      </w:pPr>
      <w:r>
        <w:rPr>
          <w:sz w:val="28"/>
        </w:rPr>
        <w:t>Красноармейский район</w:t>
      </w:r>
    </w:p>
    <w:p w:rsidR="0082042F" w:rsidRPr="00847FBD" w:rsidRDefault="0082042F" w:rsidP="00781942">
      <w:pPr>
        <w:tabs>
          <w:tab w:val="left" w:pos="709"/>
        </w:tabs>
        <w:ind w:left="4956"/>
        <w:jc w:val="center"/>
        <w:rPr>
          <w:sz w:val="28"/>
          <w:szCs w:val="28"/>
        </w:rPr>
      </w:pPr>
      <w:r>
        <w:rPr>
          <w:sz w:val="28"/>
        </w:rPr>
        <w:t xml:space="preserve">от </w:t>
      </w:r>
      <w:r>
        <w:rPr>
          <w:sz w:val="28"/>
          <w:szCs w:val="28"/>
        </w:rPr>
        <w:t>10.10.2019</w:t>
      </w:r>
      <w:r>
        <w:rPr>
          <w:sz w:val="28"/>
        </w:rPr>
        <w:t xml:space="preserve"> № 269</w:t>
      </w:r>
    </w:p>
    <w:p w:rsidR="0082042F" w:rsidRPr="00847FBD" w:rsidRDefault="0082042F" w:rsidP="00847FBD">
      <w:pPr>
        <w:jc w:val="right"/>
        <w:rPr>
          <w:sz w:val="28"/>
          <w:szCs w:val="28"/>
        </w:rPr>
      </w:pPr>
    </w:p>
    <w:p w:rsidR="0082042F" w:rsidRPr="00881028" w:rsidRDefault="0082042F" w:rsidP="00E2721A">
      <w:pPr>
        <w:ind w:left="-1134"/>
        <w:jc w:val="center"/>
        <w:rPr>
          <w:b/>
          <w:sz w:val="28"/>
          <w:szCs w:val="28"/>
        </w:rPr>
      </w:pPr>
      <w:r w:rsidRPr="00881028">
        <w:rPr>
          <w:b/>
          <w:sz w:val="28"/>
          <w:szCs w:val="28"/>
        </w:rPr>
        <w:t xml:space="preserve">СВЕДЕНИЯ </w:t>
      </w:r>
    </w:p>
    <w:p w:rsidR="0082042F" w:rsidRPr="00881028" w:rsidRDefault="0082042F" w:rsidP="00E2721A">
      <w:pPr>
        <w:ind w:left="-1134"/>
        <w:jc w:val="center"/>
        <w:rPr>
          <w:b/>
          <w:sz w:val="28"/>
          <w:szCs w:val="28"/>
        </w:rPr>
      </w:pPr>
      <w:r w:rsidRPr="00881028">
        <w:rPr>
          <w:b/>
          <w:sz w:val="28"/>
          <w:szCs w:val="28"/>
        </w:rPr>
        <w:t>об объектах учёта реестра муниципального имущества</w:t>
      </w:r>
    </w:p>
    <w:p w:rsidR="0082042F" w:rsidRDefault="0082042F" w:rsidP="00E2721A">
      <w:pPr>
        <w:ind w:left="-1134"/>
        <w:jc w:val="center"/>
        <w:rPr>
          <w:b/>
          <w:sz w:val="28"/>
          <w:szCs w:val="28"/>
        </w:rPr>
      </w:pPr>
      <w:r w:rsidRPr="00881028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>Полтавское сельское поселение</w:t>
      </w:r>
    </w:p>
    <w:p w:rsidR="0082042F" w:rsidRDefault="0082042F" w:rsidP="00E2721A">
      <w:pPr>
        <w:ind w:left="-1134"/>
        <w:jc w:val="center"/>
        <w:rPr>
          <w:b/>
          <w:sz w:val="28"/>
          <w:szCs w:val="28"/>
        </w:rPr>
      </w:pPr>
      <w:r w:rsidRPr="00881028">
        <w:rPr>
          <w:b/>
          <w:sz w:val="28"/>
          <w:szCs w:val="28"/>
        </w:rPr>
        <w:t>Красноармейск</w:t>
      </w:r>
      <w:r>
        <w:rPr>
          <w:b/>
          <w:sz w:val="28"/>
          <w:szCs w:val="28"/>
        </w:rPr>
        <w:t>ого</w:t>
      </w:r>
      <w:r w:rsidRPr="00881028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  <w:r w:rsidRPr="00881028">
        <w:rPr>
          <w:b/>
          <w:sz w:val="28"/>
          <w:szCs w:val="28"/>
        </w:rPr>
        <w:t xml:space="preserve">, подлежащих опубликованию в </w:t>
      </w:r>
    </w:p>
    <w:p w:rsidR="0082042F" w:rsidRPr="00881028" w:rsidRDefault="0082042F" w:rsidP="00E2721A">
      <w:pPr>
        <w:ind w:left="-1134"/>
        <w:jc w:val="center"/>
        <w:rPr>
          <w:b/>
          <w:sz w:val="28"/>
          <w:szCs w:val="28"/>
        </w:rPr>
      </w:pPr>
      <w:r w:rsidRPr="00881028">
        <w:rPr>
          <w:b/>
          <w:sz w:val="28"/>
          <w:szCs w:val="28"/>
        </w:rPr>
        <w:t>информационно-телекоммуникационной сети «Интернет»</w:t>
      </w:r>
    </w:p>
    <w:p w:rsidR="0082042F" w:rsidRPr="00847FBD" w:rsidRDefault="0082042F" w:rsidP="00847FBD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25"/>
        <w:gridCol w:w="5629"/>
      </w:tblGrid>
      <w:tr w:rsidR="0082042F" w:rsidRPr="00DE07ED" w:rsidTr="00DD0CFC">
        <w:tc>
          <w:tcPr>
            <w:tcW w:w="4927" w:type="dxa"/>
          </w:tcPr>
          <w:p w:rsidR="0082042F" w:rsidRPr="000E1BB9" w:rsidRDefault="0082042F" w:rsidP="00DD0CFC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t>Наименование набора открытых данных</w:t>
            </w:r>
          </w:p>
        </w:tc>
        <w:tc>
          <w:tcPr>
            <w:tcW w:w="4927" w:type="dxa"/>
          </w:tcPr>
          <w:p w:rsidR="0082042F" w:rsidRPr="000E1BB9" w:rsidRDefault="0082042F" w:rsidP="00A17617">
            <w:pPr>
              <w:rPr>
                <w:sz w:val="28"/>
                <w:szCs w:val="28"/>
              </w:rPr>
            </w:pPr>
            <w:r w:rsidRPr="000E1BB9">
              <w:rPr>
                <w:sz w:val="28"/>
                <w:szCs w:val="28"/>
              </w:rPr>
              <w:t>Информация об объектах недвижимого</w:t>
            </w:r>
            <w:r>
              <w:rPr>
                <w:sz w:val="28"/>
                <w:szCs w:val="28"/>
              </w:rPr>
              <w:t>, движимого</w:t>
            </w:r>
            <w:r w:rsidRPr="000E1BB9">
              <w:rPr>
                <w:sz w:val="28"/>
                <w:szCs w:val="28"/>
              </w:rPr>
              <w:t xml:space="preserve"> имущества</w:t>
            </w:r>
            <w:r w:rsidRPr="00DE07ED">
              <w:rPr>
                <w:sz w:val="28"/>
                <w:szCs w:val="28"/>
              </w:rPr>
              <w:t xml:space="preserve"> и земельных учас</w:t>
            </w:r>
            <w:r w:rsidRPr="00DE07ED">
              <w:rPr>
                <w:sz w:val="28"/>
                <w:szCs w:val="28"/>
              </w:rPr>
              <w:t>т</w:t>
            </w:r>
            <w:r w:rsidRPr="00DE07ED">
              <w:rPr>
                <w:sz w:val="28"/>
                <w:szCs w:val="28"/>
              </w:rPr>
              <w:t>ках, находящихся в реестре муниципального имущества</w:t>
            </w:r>
            <w:r w:rsidRPr="000E1B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Полтавского сельского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ния </w:t>
            </w:r>
            <w:r w:rsidRPr="000E1BB9">
              <w:rPr>
                <w:sz w:val="28"/>
                <w:szCs w:val="28"/>
              </w:rPr>
              <w:t>К</w:t>
            </w:r>
            <w:r w:rsidRPr="00DE07ED">
              <w:rPr>
                <w:sz w:val="28"/>
                <w:szCs w:val="28"/>
              </w:rPr>
              <w:t xml:space="preserve">расноармейского </w:t>
            </w:r>
            <w:r w:rsidRPr="000E1BB9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а.</w:t>
            </w:r>
          </w:p>
        </w:tc>
      </w:tr>
      <w:tr w:rsidR="0082042F" w:rsidRPr="00DE07ED" w:rsidTr="00DD0CFC">
        <w:tc>
          <w:tcPr>
            <w:tcW w:w="4927" w:type="dxa"/>
          </w:tcPr>
          <w:p w:rsidR="0082042F" w:rsidRPr="000E1BB9" w:rsidRDefault="0082042F" w:rsidP="00DD0CFC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t>Описание набора открытых да</w:t>
            </w:r>
            <w:r w:rsidRPr="00DE07ED">
              <w:rPr>
                <w:sz w:val="28"/>
                <w:szCs w:val="28"/>
              </w:rPr>
              <w:t>н</w:t>
            </w:r>
            <w:r w:rsidRPr="00DE07ED">
              <w:rPr>
                <w:sz w:val="28"/>
                <w:szCs w:val="28"/>
              </w:rPr>
              <w:t>ных недвижимого имущества</w:t>
            </w:r>
          </w:p>
        </w:tc>
        <w:tc>
          <w:tcPr>
            <w:tcW w:w="4927" w:type="dxa"/>
          </w:tcPr>
          <w:p w:rsidR="0082042F" w:rsidRPr="000E1BB9" w:rsidRDefault="0082042F" w:rsidP="001D41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по порядку; реестровый номер объе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та; н</w:t>
            </w:r>
            <w:r w:rsidRPr="000E1BB9">
              <w:rPr>
                <w:sz w:val="28"/>
                <w:szCs w:val="28"/>
              </w:rPr>
              <w:t>аименование объекта недвижимо</w:t>
            </w:r>
            <w:r>
              <w:rPr>
                <w:sz w:val="28"/>
                <w:szCs w:val="28"/>
              </w:rPr>
              <w:t>сти;</w:t>
            </w:r>
            <w:r w:rsidRPr="000E1BB9">
              <w:rPr>
                <w:sz w:val="28"/>
                <w:szCs w:val="28"/>
              </w:rPr>
              <w:t xml:space="preserve"> адрес (местоположение) объекта недвиж</w:t>
            </w:r>
            <w:r w:rsidRPr="000E1BB9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мости;</w:t>
            </w:r>
            <w:r w:rsidRPr="000E1B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литера; </w:t>
            </w:r>
            <w:r w:rsidRPr="000E1BB9">
              <w:rPr>
                <w:sz w:val="28"/>
                <w:szCs w:val="28"/>
              </w:rPr>
              <w:t>кадастровый номер объекта</w:t>
            </w:r>
            <w:r>
              <w:rPr>
                <w:sz w:val="28"/>
                <w:szCs w:val="28"/>
              </w:rPr>
              <w:t xml:space="preserve"> недвижимости;</w:t>
            </w:r>
            <w:r w:rsidRPr="000E1B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сведения о регистрации пр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ва муниципальной собственности; </w:t>
            </w:r>
            <w:r w:rsidRPr="000E1BB9">
              <w:rPr>
                <w:sz w:val="28"/>
                <w:szCs w:val="28"/>
              </w:rPr>
              <w:t>характ</w:t>
            </w:r>
            <w:r w:rsidRPr="000E1BB9">
              <w:rPr>
                <w:sz w:val="28"/>
                <w:szCs w:val="28"/>
              </w:rPr>
              <w:t>е</w:t>
            </w:r>
            <w:r w:rsidRPr="000E1BB9">
              <w:rPr>
                <w:sz w:val="28"/>
                <w:szCs w:val="28"/>
              </w:rPr>
              <w:t>ристики объекта</w:t>
            </w:r>
            <w:r w:rsidRPr="00DE07ED">
              <w:rPr>
                <w:sz w:val="28"/>
                <w:szCs w:val="28"/>
              </w:rPr>
              <w:t xml:space="preserve"> (площадь объекта недв</w:t>
            </w:r>
            <w:r w:rsidRPr="00DE07ED">
              <w:rPr>
                <w:sz w:val="28"/>
                <w:szCs w:val="28"/>
              </w:rPr>
              <w:t>и</w:t>
            </w:r>
            <w:r w:rsidRPr="00DE07ED">
              <w:rPr>
                <w:sz w:val="28"/>
                <w:szCs w:val="28"/>
              </w:rPr>
              <w:t>жимости, протяженность объекта недвиж</w:t>
            </w:r>
            <w:r w:rsidRPr="00DE07ED">
              <w:rPr>
                <w:sz w:val="28"/>
                <w:szCs w:val="28"/>
              </w:rPr>
              <w:t>и</w:t>
            </w:r>
            <w:r w:rsidRPr="00DE07ED">
              <w:rPr>
                <w:sz w:val="28"/>
                <w:szCs w:val="28"/>
              </w:rPr>
              <w:t>мости)</w:t>
            </w:r>
            <w:r>
              <w:rPr>
                <w:sz w:val="28"/>
                <w:szCs w:val="28"/>
              </w:rPr>
              <w:t>;</w:t>
            </w:r>
            <w:r w:rsidRPr="000E1BB9">
              <w:rPr>
                <w:sz w:val="28"/>
                <w:szCs w:val="28"/>
              </w:rPr>
              <w:t xml:space="preserve"> целевое назначение</w:t>
            </w:r>
            <w:r w:rsidRPr="00DE07ED">
              <w:rPr>
                <w:sz w:val="28"/>
                <w:szCs w:val="28"/>
              </w:rPr>
              <w:t xml:space="preserve"> объекта</w:t>
            </w:r>
            <w:r>
              <w:rPr>
                <w:sz w:val="28"/>
                <w:szCs w:val="28"/>
              </w:rPr>
              <w:t>;</w:t>
            </w:r>
            <w:r w:rsidRPr="000E1BB9">
              <w:rPr>
                <w:sz w:val="28"/>
                <w:szCs w:val="28"/>
              </w:rPr>
              <w:t xml:space="preserve"> свед</w:t>
            </w:r>
            <w:r w:rsidRPr="000E1BB9">
              <w:rPr>
                <w:sz w:val="28"/>
                <w:szCs w:val="28"/>
              </w:rPr>
              <w:t>е</w:t>
            </w:r>
            <w:r w:rsidRPr="000E1BB9">
              <w:rPr>
                <w:sz w:val="28"/>
                <w:szCs w:val="28"/>
              </w:rPr>
              <w:t>ния об установленных ограничениях (обр</w:t>
            </w:r>
            <w:r w:rsidRPr="000E1BB9">
              <w:rPr>
                <w:sz w:val="28"/>
                <w:szCs w:val="28"/>
              </w:rPr>
              <w:t>е</w:t>
            </w:r>
            <w:r w:rsidRPr="000E1BB9">
              <w:rPr>
                <w:sz w:val="28"/>
                <w:szCs w:val="28"/>
              </w:rPr>
              <w:t>менениях)</w:t>
            </w:r>
            <w:r>
              <w:rPr>
                <w:sz w:val="28"/>
                <w:szCs w:val="28"/>
              </w:rPr>
              <w:t>; полное наименование баланс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держателя; юридический адрес балансоде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жателя; ведомственная принадлежность б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лансодержателя.</w:t>
            </w:r>
          </w:p>
        </w:tc>
      </w:tr>
      <w:tr w:rsidR="0082042F" w:rsidRPr="00DE07ED" w:rsidTr="00DD0CFC">
        <w:tc>
          <w:tcPr>
            <w:tcW w:w="4927" w:type="dxa"/>
          </w:tcPr>
          <w:p w:rsidR="0082042F" w:rsidRPr="000E1BB9" w:rsidRDefault="0082042F" w:rsidP="007B4142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t>Описание набора открытых да</w:t>
            </w:r>
            <w:r w:rsidRPr="00DE07ED">
              <w:rPr>
                <w:sz w:val="28"/>
                <w:szCs w:val="28"/>
              </w:rPr>
              <w:t>н</w:t>
            </w:r>
            <w:r w:rsidRPr="00DE07ED">
              <w:rPr>
                <w:sz w:val="28"/>
                <w:szCs w:val="28"/>
              </w:rPr>
              <w:t>ных движимого имущества</w:t>
            </w:r>
          </w:p>
        </w:tc>
        <w:tc>
          <w:tcPr>
            <w:tcW w:w="4927" w:type="dxa"/>
          </w:tcPr>
          <w:p w:rsidR="0082042F" w:rsidRPr="000E1BB9" w:rsidRDefault="0082042F" w:rsidP="006C0B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по порядку; реестровый номер объе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та; инвентарный номер объекта; н</w:t>
            </w:r>
            <w:r w:rsidRPr="000E1BB9">
              <w:rPr>
                <w:sz w:val="28"/>
                <w:szCs w:val="28"/>
              </w:rPr>
              <w:t>аименов</w:t>
            </w:r>
            <w:r w:rsidRPr="000E1BB9">
              <w:rPr>
                <w:sz w:val="28"/>
                <w:szCs w:val="28"/>
              </w:rPr>
              <w:t>а</w:t>
            </w:r>
            <w:r w:rsidRPr="000E1BB9">
              <w:rPr>
                <w:sz w:val="28"/>
                <w:szCs w:val="28"/>
              </w:rPr>
              <w:t>ние объекта движимого имущест</w:t>
            </w:r>
            <w:r>
              <w:rPr>
                <w:sz w:val="28"/>
                <w:szCs w:val="28"/>
              </w:rPr>
              <w:t>ва;</w:t>
            </w:r>
            <w:r w:rsidRPr="000E1BB9">
              <w:rPr>
                <w:sz w:val="28"/>
                <w:szCs w:val="28"/>
              </w:rPr>
              <w:t xml:space="preserve"> хара</w:t>
            </w:r>
            <w:r w:rsidRPr="000E1BB9">
              <w:rPr>
                <w:sz w:val="28"/>
                <w:szCs w:val="28"/>
              </w:rPr>
              <w:t>к</w:t>
            </w:r>
            <w:r w:rsidRPr="000E1BB9">
              <w:rPr>
                <w:sz w:val="28"/>
                <w:szCs w:val="28"/>
              </w:rPr>
              <w:t>тери</w:t>
            </w:r>
            <w:r>
              <w:rPr>
                <w:sz w:val="28"/>
                <w:szCs w:val="28"/>
              </w:rPr>
              <w:t>стики для сооружений (общая площадь (кв.м.), протяженность (м); балансовая стоимость (тыс.руб.); остаточная стоимость (тыс.руб.); назначение объекта; сведения об обременении правами третьих лиц (наим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нование балансодержателя); сведения об о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раничениях использования объекта; полное наименование балансодержателя;</w:t>
            </w:r>
            <w:r w:rsidRPr="000E1BB9">
              <w:rPr>
                <w:sz w:val="28"/>
                <w:szCs w:val="28"/>
              </w:rPr>
              <w:t xml:space="preserve"> адрес б</w:t>
            </w:r>
            <w:r w:rsidRPr="000E1BB9">
              <w:rPr>
                <w:sz w:val="28"/>
                <w:szCs w:val="28"/>
              </w:rPr>
              <w:t>а</w:t>
            </w:r>
            <w:r w:rsidRPr="000E1BB9">
              <w:rPr>
                <w:sz w:val="28"/>
                <w:szCs w:val="28"/>
              </w:rPr>
              <w:t>лансодержате</w:t>
            </w:r>
            <w:r>
              <w:rPr>
                <w:sz w:val="28"/>
                <w:szCs w:val="28"/>
              </w:rPr>
              <w:t>ля;</w:t>
            </w:r>
            <w:r w:rsidRPr="000E1B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ведомственная принадле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ность балансодержателя; перечень наход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щихся в муниципальной собственности 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кетов акций и долей (вкладов) в уставных капиталах хозяйственных обществ: номер по порядку; реестровый номер; пакет акций муниципального образования в уставном капитале (шт.); пакет акций муниципального образования в уставном капитале (%); доля (вклад) муниципального образования в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тавном капитале (%); номинальная сто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мость одной акции (руб.); наименование 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зяйственного общества, в уставном капитале которого имеется доля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разования; юридический адрес хозяйстве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ного общества; ведомственная принадле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ность.</w:t>
            </w:r>
          </w:p>
        </w:tc>
      </w:tr>
      <w:tr w:rsidR="0082042F" w:rsidRPr="00DE07ED" w:rsidTr="00DD0CFC">
        <w:tc>
          <w:tcPr>
            <w:tcW w:w="4927" w:type="dxa"/>
          </w:tcPr>
          <w:p w:rsidR="0082042F" w:rsidRPr="00DE07ED" w:rsidRDefault="0082042F" w:rsidP="007B4142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t>Описание набора открытых да</w:t>
            </w:r>
            <w:r w:rsidRPr="00DE07ED">
              <w:rPr>
                <w:sz w:val="28"/>
                <w:szCs w:val="28"/>
              </w:rPr>
              <w:t>н</w:t>
            </w:r>
            <w:r w:rsidRPr="00DE07ED">
              <w:rPr>
                <w:sz w:val="28"/>
                <w:szCs w:val="28"/>
              </w:rPr>
              <w:t>ных земельных участков</w:t>
            </w:r>
          </w:p>
        </w:tc>
        <w:tc>
          <w:tcPr>
            <w:tcW w:w="4927" w:type="dxa"/>
          </w:tcPr>
          <w:p w:rsidR="0082042F" w:rsidRDefault="0082042F" w:rsidP="00077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по порядку; кадастровый номер з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мельного участка; категория земельного участка; местонахождение земельного уч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стка; </w:t>
            </w:r>
            <w:r w:rsidRPr="00DE07ED">
              <w:rPr>
                <w:sz w:val="28"/>
                <w:szCs w:val="28"/>
              </w:rPr>
              <w:t>площадь земельного участка в кв.м</w:t>
            </w:r>
            <w:r>
              <w:rPr>
                <w:sz w:val="28"/>
                <w:szCs w:val="28"/>
              </w:rPr>
              <w:t xml:space="preserve">; целевое назначение земельного участка; </w:t>
            </w:r>
            <w:r w:rsidRPr="000E1BB9">
              <w:rPr>
                <w:sz w:val="28"/>
                <w:szCs w:val="28"/>
              </w:rPr>
              <w:t>сведения об обремене</w:t>
            </w:r>
            <w:r>
              <w:rPr>
                <w:sz w:val="28"/>
                <w:szCs w:val="28"/>
              </w:rPr>
              <w:t>нии правами третьих лиц; сведения о существующих ограничен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ях. </w:t>
            </w:r>
          </w:p>
        </w:tc>
      </w:tr>
      <w:tr w:rsidR="0082042F" w:rsidRPr="00DE07ED" w:rsidTr="00094E75">
        <w:trPr>
          <w:trHeight w:val="1387"/>
        </w:trPr>
        <w:tc>
          <w:tcPr>
            <w:tcW w:w="4927" w:type="dxa"/>
          </w:tcPr>
          <w:p w:rsidR="0082042F" w:rsidRPr="000E1BB9" w:rsidRDefault="0082042F" w:rsidP="00DD0CFC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t>Владелец набора открытых да</w:t>
            </w:r>
            <w:r w:rsidRPr="00DE07ED">
              <w:rPr>
                <w:sz w:val="28"/>
                <w:szCs w:val="28"/>
              </w:rPr>
              <w:t>н</w:t>
            </w:r>
            <w:r w:rsidRPr="00DE07ED">
              <w:rPr>
                <w:sz w:val="28"/>
                <w:szCs w:val="28"/>
              </w:rPr>
              <w:t>ных</w:t>
            </w:r>
          </w:p>
        </w:tc>
        <w:tc>
          <w:tcPr>
            <w:tcW w:w="4927" w:type="dxa"/>
          </w:tcPr>
          <w:p w:rsidR="0082042F" w:rsidRPr="000E1BB9" w:rsidRDefault="0082042F" w:rsidP="00A17617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t>Отдел по доходам и управлению муниц</w:t>
            </w:r>
            <w:r w:rsidRPr="00DE07ED">
              <w:rPr>
                <w:sz w:val="28"/>
                <w:szCs w:val="28"/>
              </w:rPr>
              <w:t>и</w:t>
            </w:r>
            <w:r w:rsidRPr="00DE07ED">
              <w:rPr>
                <w:sz w:val="28"/>
                <w:szCs w:val="28"/>
              </w:rPr>
              <w:t>пальным имуществом</w:t>
            </w:r>
            <w:r w:rsidRPr="000E1BB9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 xml:space="preserve">тавского сельского поселения </w:t>
            </w:r>
            <w:r w:rsidRPr="00DE07ED">
              <w:rPr>
                <w:sz w:val="28"/>
                <w:szCs w:val="28"/>
              </w:rPr>
              <w:t xml:space="preserve"> Красноа</w:t>
            </w:r>
            <w:r w:rsidRPr="00DE07ED">
              <w:rPr>
                <w:sz w:val="28"/>
                <w:szCs w:val="28"/>
              </w:rPr>
              <w:t>р</w:t>
            </w:r>
            <w:r w:rsidRPr="00DE07ED">
              <w:rPr>
                <w:sz w:val="28"/>
                <w:szCs w:val="28"/>
              </w:rPr>
              <w:t>мей</w:t>
            </w:r>
            <w:r w:rsidRPr="000E1BB9">
              <w:rPr>
                <w:sz w:val="28"/>
                <w:szCs w:val="28"/>
              </w:rPr>
              <w:t>ск</w:t>
            </w:r>
            <w:r>
              <w:rPr>
                <w:sz w:val="28"/>
                <w:szCs w:val="28"/>
              </w:rPr>
              <w:t>ого</w:t>
            </w:r>
            <w:r w:rsidRPr="000E1BB9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а.</w:t>
            </w:r>
          </w:p>
        </w:tc>
      </w:tr>
      <w:tr w:rsidR="0082042F" w:rsidRPr="00DE07ED" w:rsidTr="00DD0CFC">
        <w:tc>
          <w:tcPr>
            <w:tcW w:w="4927" w:type="dxa"/>
          </w:tcPr>
          <w:p w:rsidR="0082042F" w:rsidRPr="000E1BB9" w:rsidRDefault="0082042F" w:rsidP="00DD0CFC">
            <w:pPr>
              <w:rPr>
                <w:sz w:val="28"/>
                <w:szCs w:val="28"/>
              </w:rPr>
            </w:pPr>
            <w:r w:rsidRPr="000E1BB9">
              <w:rPr>
                <w:sz w:val="28"/>
                <w:szCs w:val="28"/>
              </w:rPr>
              <w:t>Ответственное лицо</w:t>
            </w:r>
          </w:p>
        </w:tc>
        <w:tc>
          <w:tcPr>
            <w:tcW w:w="4927" w:type="dxa"/>
          </w:tcPr>
          <w:p w:rsidR="0082042F" w:rsidRPr="000E1BB9" w:rsidRDefault="0082042F" w:rsidP="0009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Степаненко Александр Владимирович</w:t>
            </w:r>
            <w:r w:rsidRPr="00DE07ED">
              <w:rPr>
                <w:sz w:val="28"/>
                <w:szCs w:val="28"/>
              </w:rPr>
              <w:t>, н</w:t>
            </w:r>
            <w:r w:rsidRPr="00DE07ED">
              <w:rPr>
                <w:sz w:val="28"/>
                <w:szCs w:val="28"/>
              </w:rPr>
              <w:t>а</w:t>
            </w:r>
            <w:r w:rsidRPr="00DE07ED">
              <w:rPr>
                <w:sz w:val="28"/>
                <w:szCs w:val="28"/>
              </w:rPr>
              <w:t>чальника отдела по доходам и управлению муниципальным имуществом  администр</w:t>
            </w:r>
            <w:r w:rsidRPr="00DE07ED">
              <w:rPr>
                <w:sz w:val="28"/>
                <w:szCs w:val="28"/>
              </w:rPr>
              <w:t>а</w:t>
            </w:r>
            <w:r w:rsidRPr="00DE07ED">
              <w:rPr>
                <w:sz w:val="28"/>
                <w:szCs w:val="28"/>
              </w:rPr>
              <w:t>ции Полтавского сельского поселения Кра</w:t>
            </w:r>
            <w:r w:rsidRPr="00DE07ED">
              <w:rPr>
                <w:sz w:val="28"/>
                <w:szCs w:val="28"/>
              </w:rPr>
              <w:t>с</w:t>
            </w:r>
            <w:r w:rsidRPr="00DE07ED">
              <w:rPr>
                <w:sz w:val="28"/>
                <w:szCs w:val="28"/>
              </w:rPr>
              <w:t>ноармейского района.</w:t>
            </w:r>
          </w:p>
        </w:tc>
      </w:tr>
      <w:tr w:rsidR="0082042F" w:rsidRPr="00DE07ED" w:rsidTr="00DD0CFC">
        <w:tc>
          <w:tcPr>
            <w:tcW w:w="4927" w:type="dxa"/>
          </w:tcPr>
          <w:p w:rsidR="0082042F" w:rsidRPr="000E1BB9" w:rsidRDefault="0082042F" w:rsidP="00DD0CFC">
            <w:pPr>
              <w:rPr>
                <w:sz w:val="28"/>
                <w:szCs w:val="28"/>
              </w:rPr>
            </w:pPr>
            <w:r w:rsidRPr="000E1BB9">
              <w:rPr>
                <w:sz w:val="28"/>
                <w:szCs w:val="28"/>
              </w:rPr>
              <w:t>Номер телефона ответственного лица</w:t>
            </w:r>
          </w:p>
        </w:tc>
        <w:tc>
          <w:tcPr>
            <w:tcW w:w="4927" w:type="dxa"/>
          </w:tcPr>
          <w:p w:rsidR="0082042F" w:rsidRPr="000E1BB9" w:rsidRDefault="0082042F" w:rsidP="00A17617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t>8(86165)3-17-33</w:t>
            </w:r>
          </w:p>
        </w:tc>
      </w:tr>
      <w:tr w:rsidR="0082042F" w:rsidRPr="00DE07ED" w:rsidTr="00DD0CFC">
        <w:tc>
          <w:tcPr>
            <w:tcW w:w="4927" w:type="dxa"/>
          </w:tcPr>
          <w:p w:rsidR="0082042F" w:rsidRPr="000E1BB9" w:rsidRDefault="0082042F" w:rsidP="00DD0CFC">
            <w:pPr>
              <w:rPr>
                <w:sz w:val="28"/>
                <w:szCs w:val="28"/>
              </w:rPr>
            </w:pPr>
            <w:r w:rsidRPr="000E1BB9">
              <w:rPr>
                <w:sz w:val="28"/>
                <w:szCs w:val="28"/>
              </w:rPr>
              <w:t>Адрес электронной почты отве</w:t>
            </w:r>
            <w:r w:rsidRPr="000E1BB9">
              <w:rPr>
                <w:sz w:val="28"/>
                <w:szCs w:val="28"/>
              </w:rPr>
              <w:t>т</w:t>
            </w:r>
            <w:r w:rsidRPr="000E1BB9">
              <w:rPr>
                <w:sz w:val="28"/>
                <w:szCs w:val="28"/>
              </w:rPr>
              <w:t xml:space="preserve">ственного лица </w:t>
            </w:r>
          </w:p>
        </w:tc>
        <w:tc>
          <w:tcPr>
            <w:tcW w:w="4927" w:type="dxa"/>
          </w:tcPr>
          <w:p w:rsidR="0082042F" w:rsidRPr="001B7055" w:rsidRDefault="0082042F" w:rsidP="00A17617">
            <w:pPr>
              <w:rPr>
                <w:sz w:val="28"/>
                <w:szCs w:val="28"/>
                <w:lang w:val="en-US"/>
              </w:rPr>
            </w:pPr>
            <w:r w:rsidRPr="00DE07ED">
              <w:rPr>
                <w:sz w:val="28"/>
                <w:szCs w:val="28"/>
                <w:lang w:val="en-US"/>
              </w:rPr>
              <w:t>poltadm@listl.ru</w:t>
            </w:r>
          </w:p>
        </w:tc>
      </w:tr>
      <w:tr w:rsidR="0082042F" w:rsidRPr="00DE07ED" w:rsidTr="00DD0CFC">
        <w:tc>
          <w:tcPr>
            <w:tcW w:w="4927" w:type="dxa"/>
          </w:tcPr>
          <w:p w:rsidR="0082042F" w:rsidRPr="000E1BB9" w:rsidRDefault="0082042F" w:rsidP="00DD0CFC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t>Гиперссылка (URL) на открытые данные</w:t>
            </w:r>
          </w:p>
        </w:tc>
        <w:tc>
          <w:tcPr>
            <w:tcW w:w="4927" w:type="dxa"/>
          </w:tcPr>
          <w:p w:rsidR="0082042F" w:rsidRPr="00DE07ED" w:rsidRDefault="0082042F" w:rsidP="00DD0CFC">
            <w:hyperlink r:id="rId8" w:history="1">
              <w:r w:rsidRPr="00DE07ED">
                <w:rPr>
                  <w:rStyle w:val="Hyperlink"/>
                  <w:sz w:val="28"/>
                  <w:szCs w:val="28"/>
                </w:rPr>
                <w:t>http://poltavadm.ru/index.php/ru/munitsipalnoe-imushchestvo-i-nalogi/munitsipalnoe-imushchestvo</w:t>
              </w:r>
            </w:hyperlink>
          </w:p>
          <w:p w:rsidR="0082042F" w:rsidRPr="00BD05FE" w:rsidRDefault="0082042F" w:rsidP="00DD0CFC">
            <w:pPr>
              <w:rPr>
                <w:sz w:val="28"/>
                <w:szCs w:val="28"/>
              </w:rPr>
            </w:pPr>
          </w:p>
        </w:tc>
      </w:tr>
      <w:tr w:rsidR="0082042F" w:rsidRPr="00DE07ED" w:rsidTr="00DD0CFC">
        <w:tc>
          <w:tcPr>
            <w:tcW w:w="4927" w:type="dxa"/>
          </w:tcPr>
          <w:p w:rsidR="0082042F" w:rsidRPr="000E1BB9" w:rsidRDefault="0082042F" w:rsidP="00DD0CFC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t>Частота обновления набора о</w:t>
            </w:r>
            <w:r w:rsidRPr="00DE07ED">
              <w:rPr>
                <w:sz w:val="28"/>
                <w:szCs w:val="28"/>
              </w:rPr>
              <w:t>т</w:t>
            </w:r>
            <w:r w:rsidRPr="00DE07ED">
              <w:rPr>
                <w:sz w:val="28"/>
                <w:szCs w:val="28"/>
              </w:rPr>
              <w:t>крытых данных (периодичность размещения и сроки обновления набора открытых данных)</w:t>
            </w:r>
          </w:p>
        </w:tc>
        <w:tc>
          <w:tcPr>
            <w:tcW w:w="4927" w:type="dxa"/>
          </w:tcPr>
          <w:p w:rsidR="0082042F" w:rsidRPr="000E1BB9" w:rsidRDefault="0082042F" w:rsidP="005A42DF">
            <w:pPr>
              <w:rPr>
                <w:sz w:val="28"/>
                <w:szCs w:val="28"/>
              </w:rPr>
            </w:pPr>
            <w:r w:rsidRPr="00DE07ED">
              <w:rPr>
                <w:sz w:val="28"/>
                <w:szCs w:val="28"/>
              </w:rPr>
              <w:t>Актуализация информации осуществляется не реже одного раза в квартал по состоянию на последнее число отчетного квартала.</w:t>
            </w:r>
          </w:p>
        </w:tc>
      </w:tr>
    </w:tbl>
    <w:p w:rsidR="0082042F" w:rsidRPr="000E1BB9" w:rsidRDefault="0082042F" w:rsidP="00847FBD">
      <w:pPr>
        <w:rPr>
          <w:sz w:val="28"/>
          <w:szCs w:val="28"/>
        </w:rPr>
      </w:pPr>
    </w:p>
    <w:p w:rsidR="0082042F" w:rsidRPr="00847FBD" w:rsidRDefault="0082042F" w:rsidP="00847FBD">
      <w:pPr>
        <w:jc w:val="both"/>
        <w:rPr>
          <w:sz w:val="28"/>
          <w:szCs w:val="28"/>
        </w:rPr>
      </w:pPr>
    </w:p>
    <w:p w:rsidR="0082042F" w:rsidRPr="00847FBD" w:rsidRDefault="0082042F" w:rsidP="00847FBD">
      <w:pPr>
        <w:jc w:val="both"/>
        <w:rPr>
          <w:sz w:val="28"/>
          <w:szCs w:val="28"/>
        </w:rPr>
      </w:pPr>
    </w:p>
    <w:p w:rsidR="0082042F" w:rsidRDefault="0082042F" w:rsidP="00B872C3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доходам </w:t>
      </w:r>
    </w:p>
    <w:p w:rsidR="0082042F" w:rsidRDefault="0082042F" w:rsidP="00B872C3">
      <w:pPr>
        <w:rPr>
          <w:sz w:val="28"/>
          <w:szCs w:val="28"/>
        </w:rPr>
      </w:pPr>
      <w:r>
        <w:rPr>
          <w:sz w:val="28"/>
          <w:szCs w:val="28"/>
        </w:rPr>
        <w:t>и управлению муниципальным</w:t>
      </w:r>
    </w:p>
    <w:p w:rsidR="0082042F" w:rsidRDefault="0082042F" w:rsidP="00E24901">
      <w:pPr>
        <w:rPr>
          <w:sz w:val="28"/>
          <w:szCs w:val="28"/>
        </w:rPr>
      </w:pPr>
      <w:r>
        <w:rPr>
          <w:sz w:val="28"/>
          <w:szCs w:val="28"/>
        </w:rPr>
        <w:t xml:space="preserve">имуществом администрации </w:t>
      </w:r>
    </w:p>
    <w:p w:rsidR="0082042F" w:rsidRDefault="0082042F" w:rsidP="00E24901">
      <w:pPr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82042F" w:rsidRDefault="0082042F" w:rsidP="00E24901">
      <w:pPr>
        <w:rPr>
          <w:sz w:val="28"/>
          <w:szCs w:val="28"/>
        </w:rPr>
      </w:pPr>
      <w:r w:rsidRPr="00E24901">
        <w:rPr>
          <w:sz w:val="28"/>
          <w:szCs w:val="28"/>
        </w:rPr>
        <w:t xml:space="preserve">Красноармейского района                                          </w:t>
      </w:r>
      <w:r>
        <w:rPr>
          <w:sz w:val="28"/>
          <w:szCs w:val="28"/>
        </w:rPr>
        <w:t xml:space="preserve">    </w:t>
      </w:r>
      <w:r w:rsidRPr="00E2490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</w:t>
      </w:r>
      <w:r w:rsidRPr="00E24901">
        <w:rPr>
          <w:sz w:val="28"/>
          <w:szCs w:val="28"/>
        </w:rPr>
        <w:t xml:space="preserve">    </w:t>
      </w:r>
      <w:r>
        <w:rPr>
          <w:sz w:val="28"/>
          <w:szCs w:val="28"/>
        </w:rPr>
        <w:t>А.В. Степаненко</w:t>
      </w: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p w:rsidR="0082042F" w:rsidRDefault="0082042F" w:rsidP="00E24901">
      <w:pPr>
        <w:rPr>
          <w:sz w:val="28"/>
          <w:szCs w:val="28"/>
        </w:rPr>
      </w:pPr>
    </w:p>
    <w:sectPr w:rsidR="0082042F" w:rsidSect="00094E75">
      <w:headerReference w:type="even" r:id="rId9"/>
      <w:headerReference w:type="default" r:id="rId10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42F" w:rsidRDefault="0082042F" w:rsidP="00B40A6C">
      <w:r>
        <w:separator/>
      </w:r>
    </w:p>
  </w:endnote>
  <w:endnote w:type="continuationSeparator" w:id="0">
    <w:p w:rsidR="0082042F" w:rsidRDefault="0082042F" w:rsidP="00B40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42F" w:rsidRDefault="0082042F" w:rsidP="00B40A6C">
      <w:r>
        <w:separator/>
      </w:r>
    </w:p>
  </w:footnote>
  <w:footnote w:type="continuationSeparator" w:id="0">
    <w:p w:rsidR="0082042F" w:rsidRDefault="0082042F" w:rsidP="00B40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42F" w:rsidRDefault="0082042F" w:rsidP="008840D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042F" w:rsidRDefault="0082042F" w:rsidP="008840D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42F" w:rsidRPr="008840D9" w:rsidRDefault="0082042F" w:rsidP="008840D9">
    <w:pPr>
      <w:pStyle w:val="Header"/>
      <w:framePr w:wrap="around" w:vAnchor="text" w:hAnchor="margin" w:xAlign="center" w:y="1"/>
      <w:rPr>
        <w:rStyle w:val="PageNumber"/>
        <w:sz w:val="28"/>
        <w:szCs w:val="28"/>
      </w:rPr>
    </w:pPr>
    <w:r w:rsidRPr="008840D9">
      <w:rPr>
        <w:rStyle w:val="PageNumber"/>
        <w:sz w:val="28"/>
        <w:szCs w:val="28"/>
      </w:rPr>
      <w:fldChar w:fldCharType="begin"/>
    </w:r>
    <w:r w:rsidRPr="008840D9">
      <w:rPr>
        <w:rStyle w:val="PageNumber"/>
        <w:sz w:val="28"/>
        <w:szCs w:val="28"/>
      </w:rPr>
      <w:instrText xml:space="preserve">PAGE  </w:instrText>
    </w:r>
    <w:r w:rsidRPr="008840D9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</w:t>
    </w:r>
    <w:r w:rsidRPr="008840D9">
      <w:rPr>
        <w:rStyle w:val="PageNumber"/>
        <w:sz w:val="28"/>
        <w:szCs w:val="28"/>
      </w:rPr>
      <w:fldChar w:fldCharType="end"/>
    </w:r>
  </w:p>
  <w:p w:rsidR="0082042F" w:rsidRDefault="0082042F" w:rsidP="008840D9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E0D81"/>
    <w:multiLevelType w:val="singleLevel"/>
    <w:tmpl w:val="7E6684D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62122846"/>
    <w:multiLevelType w:val="hybridMultilevel"/>
    <w:tmpl w:val="9AAADF2E"/>
    <w:lvl w:ilvl="0" w:tplc="7FA2013C">
      <w:start w:val="4"/>
      <w:numFmt w:val="decimal"/>
      <w:lvlText w:val="%1."/>
      <w:lvlJc w:val="left"/>
      <w:pPr>
        <w:ind w:left="125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8" w:hanging="180"/>
      </w:pPr>
      <w:rPr>
        <w:rFonts w:cs="Times New Roman"/>
      </w:rPr>
    </w:lvl>
  </w:abstractNum>
  <w:abstractNum w:abstractNumId="2">
    <w:nsid w:val="66CC7E7A"/>
    <w:multiLevelType w:val="singleLevel"/>
    <w:tmpl w:val="D58ABF74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4957"/>
    <w:rsid w:val="0001648E"/>
    <w:rsid w:val="00044A2F"/>
    <w:rsid w:val="00050BCB"/>
    <w:rsid w:val="000545C9"/>
    <w:rsid w:val="00055AD7"/>
    <w:rsid w:val="00056099"/>
    <w:rsid w:val="00064738"/>
    <w:rsid w:val="00074B43"/>
    <w:rsid w:val="000776E6"/>
    <w:rsid w:val="00082CBA"/>
    <w:rsid w:val="00087336"/>
    <w:rsid w:val="000903D9"/>
    <w:rsid w:val="00094E75"/>
    <w:rsid w:val="0009546B"/>
    <w:rsid w:val="000A0D07"/>
    <w:rsid w:val="000C1620"/>
    <w:rsid w:val="000C18BA"/>
    <w:rsid w:val="000E1BB9"/>
    <w:rsid w:val="000E4FBE"/>
    <w:rsid w:val="000F5622"/>
    <w:rsid w:val="000F65B7"/>
    <w:rsid w:val="00102CB1"/>
    <w:rsid w:val="00107A58"/>
    <w:rsid w:val="00122B57"/>
    <w:rsid w:val="0019081B"/>
    <w:rsid w:val="0019238A"/>
    <w:rsid w:val="001A0925"/>
    <w:rsid w:val="001A1C8A"/>
    <w:rsid w:val="001B7055"/>
    <w:rsid w:val="001D4158"/>
    <w:rsid w:val="001D4957"/>
    <w:rsid w:val="001E485D"/>
    <w:rsid w:val="00204EB9"/>
    <w:rsid w:val="00207BFA"/>
    <w:rsid w:val="0023541C"/>
    <w:rsid w:val="002360BC"/>
    <w:rsid w:val="00236A05"/>
    <w:rsid w:val="0023731C"/>
    <w:rsid w:val="00256A0F"/>
    <w:rsid w:val="00263E3C"/>
    <w:rsid w:val="002650A6"/>
    <w:rsid w:val="002774D0"/>
    <w:rsid w:val="00295B5E"/>
    <w:rsid w:val="00296CC1"/>
    <w:rsid w:val="002A5AE0"/>
    <w:rsid w:val="002C4843"/>
    <w:rsid w:val="002D69A9"/>
    <w:rsid w:val="002E5F21"/>
    <w:rsid w:val="002F06A5"/>
    <w:rsid w:val="002F7BF6"/>
    <w:rsid w:val="00300D77"/>
    <w:rsid w:val="00314813"/>
    <w:rsid w:val="00317304"/>
    <w:rsid w:val="00331848"/>
    <w:rsid w:val="00333C07"/>
    <w:rsid w:val="003351B1"/>
    <w:rsid w:val="0033644D"/>
    <w:rsid w:val="00340773"/>
    <w:rsid w:val="003534AE"/>
    <w:rsid w:val="00353522"/>
    <w:rsid w:val="00354880"/>
    <w:rsid w:val="0036515A"/>
    <w:rsid w:val="00374CE4"/>
    <w:rsid w:val="0038570F"/>
    <w:rsid w:val="00392D53"/>
    <w:rsid w:val="003B4271"/>
    <w:rsid w:val="003C150F"/>
    <w:rsid w:val="003C36B3"/>
    <w:rsid w:val="003C7A53"/>
    <w:rsid w:val="003E08C5"/>
    <w:rsid w:val="003E1F4C"/>
    <w:rsid w:val="00410621"/>
    <w:rsid w:val="00412EF9"/>
    <w:rsid w:val="004162EF"/>
    <w:rsid w:val="0043591C"/>
    <w:rsid w:val="00436336"/>
    <w:rsid w:val="004428AC"/>
    <w:rsid w:val="004577B6"/>
    <w:rsid w:val="004632DB"/>
    <w:rsid w:val="00463A05"/>
    <w:rsid w:val="004A35F0"/>
    <w:rsid w:val="004A5160"/>
    <w:rsid w:val="004A638C"/>
    <w:rsid w:val="004B4619"/>
    <w:rsid w:val="004C3F83"/>
    <w:rsid w:val="004E0C9F"/>
    <w:rsid w:val="005239B4"/>
    <w:rsid w:val="0052442C"/>
    <w:rsid w:val="005532C3"/>
    <w:rsid w:val="0056203C"/>
    <w:rsid w:val="00566F88"/>
    <w:rsid w:val="0057048F"/>
    <w:rsid w:val="00576213"/>
    <w:rsid w:val="00580C28"/>
    <w:rsid w:val="005853BC"/>
    <w:rsid w:val="005872E6"/>
    <w:rsid w:val="00594549"/>
    <w:rsid w:val="005A42DF"/>
    <w:rsid w:val="005C63EB"/>
    <w:rsid w:val="005D2B7E"/>
    <w:rsid w:val="005E1974"/>
    <w:rsid w:val="005E7DB5"/>
    <w:rsid w:val="0061738E"/>
    <w:rsid w:val="0062577D"/>
    <w:rsid w:val="006324F2"/>
    <w:rsid w:val="006574B2"/>
    <w:rsid w:val="00663200"/>
    <w:rsid w:val="006646BF"/>
    <w:rsid w:val="006723EE"/>
    <w:rsid w:val="0069089F"/>
    <w:rsid w:val="006A68C6"/>
    <w:rsid w:val="006B159E"/>
    <w:rsid w:val="006B3145"/>
    <w:rsid w:val="006C0BDA"/>
    <w:rsid w:val="006C2BB6"/>
    <w:rsid w:val="006D7C00"/>
    <w:rsid w:val="006F6BAC"/>
    <w:rsid w:val="0070202B"/>
    <w:rsid w:val="00726DD3"/>
    <w:rsid w:val="007533A3"/>
    <w:rsid w:val="007639DE"/>
    <w:rsid w:val="00764C37"/>
    <w:rsid w:val="007708AF"/>
    <w:rsid w:val="00777499"/>
    <w:rsid w:val="00781942"/>
    <w:rsid w:val="007A1EE5"/>
    <w:rsid w:val="007A2639"/>
    <w:rsid w:val="007B1E17"/>
    <w:rsid w:val="007B28F0"/>
    <w:rsid w:val="007B4142"/>
    <w:rsid w:val="007C5087"/>
    <w:rsid w:val="007E1CC9"/>
    <w:rsid w:val="008015B8"/>
    <w:rsid w:val="0080352A"/>
    <w:rsid w:val="00813CAA"/>
    <w:rsid w:val="0082042F"/>
    <w:rsid w:val="00826C94"/>
    <w:rsid w:val="0082784F"/>
    <w:rsid w:val="0083057D"/>
    <w:rsid w:val="00843418"/>
    <w:rsid w:val="00844D62"/>
    <w:rsid w:val="00847FBD"/>
    <w:rsid w:val="00853E7C"/>
    <w:rsid w:val="00855156"/>
    <w:rsid w:val="00857BF9"/>
    <w:rsid w:val="00881028"/>
    <w:rsid w:val="008840D9"/>
    <w:rsid w:val="00884BA8"/>
    <w:rsid w:val="00886B16"/>
    <w:rsid w:val="00892E94"/>
    <w:rsid w:val="008A236E"/>
    <w:rsid w:val="008A7FCB"/>
    <w:rsid w:val="008B036A"/>
    <w:rsid w:val="008B7D0B"/>
    <w:rsid w:val="008C72EA"/>
    <w:rsid w:val="008E39B1"/>
    <w:rsid w:val="008E4CEB"/>
    <w:rsid w:val="008F3C81"/>
    <w:rsid w:val="00905392"/>
    <w:rsid w:val="00905D5A"/>
    <w:rsid w:val="00915565"/>
    <w:rsid w:val="00922605"/>
    <w:rsid w:val="00932C4F"/>
    <w:rsid w:val="00940A66"/>
    <w:rsid w:val="009411C3"/>
    <w:rsid w:val="009460BE"/>
    <w:rsid w:val="009466E4"/>
    <w:rsid w:val="0095114F"/>
    <w:rsid w:val="00953279"/>
    <w:rsid w:val="009653B4"/>
    <w:rsid w:val="009775CF"/>
    <w:rsid w:val="009A655F"/>
    <w:rsid w:val="009B48E2"/>
    <w:rsid w:val="009B5189"/>
    <w:rsid w:val="009D078C"/>
    <w:rsid w:val="009D4947"/>
    <w:rsid w:val="009D5931"/>
    <w:rsid w:val="009E648F"/>
    <w:rsid w:val="009F65B7"/>
    <w:rsid w:val="00A049C1"/>
    <w:rsid w:val="00A17617"/>
    <w:rsid w:val="00A30645"/>
    <w:rsid w:val="00A31490"/>
    <w:rsid w:val="00A32045"/>
    <w:rsid w:val="00A412D8"/>
    <w:rsid w:val="00A648BC"/>
    <w:rsid w:val="00AA0806"/>
    <w:rsid w:val="00AA2808"/>
    <w:rsid w:val="00AB1779"/>
    <w:rsid w:val="00AE1674"/>
    <w:rsid w:val="00B14381"/>
    <w:rsid w:val="00B145E1"/>
    <w:rsid w:val="00B27AF2"/>
    <w:rsid w:val="00B30803"/>
    <w:rsid w:val="00B3306F"/>
    <w:rsid w:val="00B372DA"/>
    <w:rsid w:val="00B40A6C"/>
    <w:rsid w:val="00B5430B"/>
    <w:rsid w:val="00B54784"/>
    <w:rsid w:val="00B73EA9"/>
    <w:rsid w:val="00B74BFC"/>
    <w:rsid w:val="00B872C3"/>
    <w:rsid w:val="00BA7E53"/>
    <w:rsid w:val="00BB1D63"/>
    <w:rsid w:val="00BB75DA"/>
    <w:rsid w:val="00BD05FE"/>
    <w:rsid w:val="00BD58B8"/>
    <w:rsid w:val="00BE3530"/>
    <w:rsid w:val="00BF0E14"/>
    <w:rsid w:val="00C127E6"/>
    <w:rsid w:val="00C17CDA"/>
    <w:rsid w:val="00C42FB7"/>
    <w:rsid w:val="00C453C4"/>
    <w:rsid w:val="00C57583"/>
    <w:rsid w:val="00C64521"/>
    <w:rsid w:val="00C918AE"/>
    <w:rsid w:val="00CA05A2"/>
    <w:rsid w:val="00CA3B62"/>
    <w:rsid w:val="00CA48F7"/>
    <w:rsid w:val="00CA73C6"/>
    <w:rsid w:val="00CC261F"/>
    <w:rsid w:val="00CD7898"/>
    <w:rsid w:val="00CE262D"/>
    <w:rsid w:val="00CE38AF"/>
    <w:rsid w:val="00CE730D"/>
    <w:rsid w:val="00D10F90"/>
    <w:rsid w:val="00D20416"/>
    <w:rsid w:val="00D307F0"/>
    <w:rsid w:val="00D330CC"/>
    <w:rsid w:val="00D436E4"/>
    <w:rsid w:val="00D65AF8"/>
    <w:rsid w:val="00D7518B"/>
    <w:rsid w:val="00D81A52"/>
    <w:rsid w:val="00D8293E"/>
    <w:rsid w:val="00D83230"/>
    <w:rsid w:val="00D84872"/>
    <w:rsid w:val="00D86EDC"/>
    <w:rsid w:val="00DA0A3E"/>
    <w:rsid w:val="00DA33DA"/>
    <w:rsid w:val="00DB0181"/>
    <w:rsid w:val="00DB4D73"/>
    <w:rsid w:val="00DC57A2"/>
    <w:rsid w:val="00DC5D03"/>
    <w:rsid w:val="00DD0CFC"/>
    <w:rsid w:val="00DD3333"/>
    <w:rsid w:val="00DD785B"/>
    <w:rsid w:val="00DE07ED"/>
    <w:rsid w:val="00E06536"/>
    <w:rsid w:val="00E13F2F"/>
    <w:rsid w:val="00E24901"/>
    <w:rsid w:val="00E2721A"/>
    <w:rsid w:val="00E36936"/>
    <w:rsid w:val="00E44470"/>
    <w:rsid w:val="00E4483F"/>
    <w:rsid w:val="00E5778E"/>
    <w:rsid w:val="00E57968"/>
    <w:rsid w:val="00E71449"/>
    <w:rsid w:val="00E73F28"/>
    <w:rsid w:val="00E74FD4"/>
    <w:rsid w:val="00E76B47"/>
    <w:rsid w:val="00E84F05"/>
    <w:rsid w:val="00E96735"/>
    <w:rsid w:val="00EA059F"/>
    <w:rsid w:val="00EA3437"/>
    <w:rsid w:val="00EB479C"/>
    <w:rsid w:val="00EB52ED"/>
    <w:rsid w:val="00EB7A2D"/>
    <w:rsid w:val="00ED7FEC"/>
    <w:rsid w:val="00EF5F2B"/>
    <w:rsid w:val="00EF6ED0"/>
    <w:rsid w:val="00F05758"/>
    <w:rsid w:val="00F0731B"/>
    <w:rsid w:val="00F14173"/>
    <w:rsid w:val="00F268FC"/>
    <w:rsid w:val="00F31AB7"/>
    <w:rsid w:val="00F32C7F"/>
    <w:rsid w:val="00F32F16"/>
    <w:rsid w:val="00F35CF4"/>
    <w:rsid w:val="00F44588"/>
    <w:rsid w:val="00F55C1E"/>
    <w:rsid w:val="00F60A80"/>
    <w:rsid w:val="00F61E85"/>
    <w:rsid w:val="00F66709"/>
    <w:rsid w:val="00F74BBA"/>
    <w:rsid w:val="00F9050D"/>
    <w:rsid w:val="00F92D17"/>
    <w:rsid w:val="00F9667F"/>
    <w:rsid w:val="00FB2D55"/>
    <w:rsid w:val="00FD5CC6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9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40A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40A6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40A6C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B40A6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40A6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C17CDA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№1_"/>
    <w:basedOn w:val="DefaultParagraphFont"/>
    <w:link w:val="11"/>
    <w:uiPriority w:val="99"/>
    <w:locked/>
    <w:rsid w:val="00C17CD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C17CDA"/>
    <w:pPr>
      <w:widowControl/>
      <w:shd w:val="clear" w:color="auto" w:fill="FFFFFF"/>
      <w:autoSpaceDE/>
      <w:autoSpaceDN/>
      <w:adjustRightInd/>
      <w:spacing w:line="312" w:lineRule="exact"/>
      <w:jc w:val="center"/>
    </w:pPr>
    <w:rPr>
      <w:sz w:val="28"/>
      <w:szCs w:val="28"/>
      <w:lang w:eastAsia="en-US"/>
    </w:rPr>
  </w:style>
  <w:style w:type="paragraph" w:customStyle="1" w:styleId="11">
    <w:name w:val="Заголовок №1"/>
    <w:basedOn w:val="Normal"/>
    <w:link w:val="10"/>
    <w:uiPriority w:val="99"/>
    <w:rsid w:val="00C17CDA"/>
    <w:pPr>
      <w:widowControl/>
      <w:shd w:val="clear" w:color="auto" w:fill="FFFFFF"/>
      <w:autoSpaceDE/>
      <w:autoSpaceDN/>
      <w:adjustRightInd/>
      <w:spacing w:line="312" w:lineRule="exact"/>
      <w:jc w:val="center"/>
      <w:outlineLvl w:val="0"/>
    </w:pPr>
    <w:rPr>
      <w:sz w:val="27"/>
      <w:szCs w:val="27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372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72DA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B872C3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B74BFC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74BF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Char1">
    <w:name w:val="Body Text Char1"/>
    <w:uiPriority w:val="99"/>
    <w:locked/>
    <w:rsid w:val="00F60A80"/>
    <w:rPr>
      <w:sz w:val="24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F60A80"/>
    <w:pPr>
      <w:widowControl/>
      <w:autoSpaceDE/>
      <w:autoSpaceDN/>
      <w:adjustRightInd/>
      <w:spacing w:after="120"/>
    </w:pPr>
    <w:rPr>
      <w:rFonts w:ascii="Calibri" w:eastAsia="Calibri" w:hAnsi="Calibri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F7BF6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F60A8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PageNumber">
    <w:name w:val="page number"/>
    <w:basedOn w:val="DefaultParagraphFont"/>
    <w:uiPriority w:val="99"/>
    <w:rsid w:val="008840D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3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ltavadm.ru/index.php/ru/munitsipalnoe-imushchestvo-i-nalogi/munitsipalnoe-imushchestv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380</TotalTime>
  <Pages>4</Pages>
  <Words>901</Words>
  <Characters>5142</Characters>
  <Application>Microsoft Office Outlook</Application>
  <DocSecurity>0</DocSecurity>
  <Lines>0</Lines>
  <Paragraphs>0</Paragraphs>
  <ScaleCrop>false</ScaleCrop>
  <Company>UMS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Пользователь</cp:lastModifiedBy>
  <cp:revision>23</cp:revision>
  <cp:lastPrinted>2019-10-15T05:46:00Z</cp:lastPrinted>
  <dcterms:created xsi:type="dcterms:W3CDTF">2019-05-17T07:54:00Z</dcterms:created>
  <dcterms:modified xsi:type="dcterms:W3CDTF">2019-10-29T11:00:00Z</dcterms:modified>
</cp:coreProperties>
</file>